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732BD3CC" w:rsidR="002E2B4B" w:rsidRPr="002E2B4B" w:rsidRDefault="002E2B4B" w:rsidP="002E2B4B">
      <w:pPr>
        <w:rPr>
          <w:b/>
          <w:lang w:val="nl-NL"/>
        </w:rPr>
      </w:pPr>
      <w:r w:rsidRPr="002E2B4B">
        <w:rPr>
          <w:b/>
          <w:lang w:val="nl-NL"/>
        </w:rPr>
        <w:t xml:space="preserve">Bijlage </w:t>
      </w:r>
      <w:r w:rsidR="006D0C22">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3FA7" w14:textId="77777777" w:rsidR="00156395" w:rsidRDefault="00156395" w:rsidP="00375321">
      <w:r>
        <w:separator/>
      </w:r>
    </w:p>
  </w:endnote>
  <w:endnote w:type="continuationSeparator" w:id="0">
    <w:p w14:paraId="3509D975" w14:textId="77777777" w:rsidR="00156395" w:rsidRDefault="00156395"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475D00D7" w:rsidR="006152DE" w:rsidRDefault="006152DE">
    <w:pPr>
      <w:pStyle w:val="Voettekst"/>
      <w:rPr>
        <w:lang w:val="nl-NL"/>
      </w:rPr>
    </w:pPr>
    <w:r>
      <w:rPr>
        <w:lang w:val="nl-NL"/>
      </w:rPr>
      <w:t xml:space="preserve">Team </w:t>
    </w:r>
    <w:r w:rsidR="00791434">
      <w:rPr>
        <w:lang w:val="nl-NL"/>
      </w:rPr>
      <w:t>Inkoop &amp; Contractmanagement</w:t>
    </w:r>
  </w:p>
  <w:p w14:paraId="25D55E4A" w14:textId="7666EDF5" w:rsidR="006152DE" w:rsidRPr="006152DE" w:rsidRDefault="00FD4031">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7233" w14:textId="77777777" w:rsidR="00156395" w:rsidRDefault="00156395" w:rsidP="00375321">
      <w:r>
        <w:separator/>
      </w:r>
    </w:p>
  </w:footnote>
  <w:footnote w:type="continuationSeparator" w:id="0">
    <w:p w14:paraId="032051F7" w14:textId="77777777" w:rsidR="00156395" w:rsidRDefault="00156395"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56395"/>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40E7D"/>
    <w:rsid w:val="00591F29"/>
    <w:rsid w:val="005B2935"/>
    <w:rsid w:val="005F7351"/>
    <w:rsid w:val="006152DE"/>
    <w:rsid w:val="006B6A2B"/>
    <w:rsid w:val="006D0C22"/>
    <w:rsid w:val="00791434"/>
    <w:rsid w:val="00851B86"/>
    <w:rsid w:val="008B10D7"/>
    <w:rsid w:val="009813D6"/>
    <w:rsid w:val="009A5B11"/>
    <w:rsid w:val="009B3B5B"/>
    <w:rsid w:val="009C548F"/>
    <w:rsid w:val="00AD0F53"/>
    <w:rsid w:val="00AE442E"/>
    <w:rsid w:val="00AF49C8"/>
    <w:rsid w:val="00B26691"/>
    <w:rsid w:val="00B8033E"/>
    <w:rsid w:val="00BB0358"/>
    <w:rsid w:val="00BB753D"/>
    <w:rsid w:val="00BF7752"/>
    <w:rsid w:val="00D771B8"/>
    <w:rsid w:val="00E111D6"/>
    <w:rsid w:val="00EE0C4C"/>
    <w:rsid w:val="00F20F78"/>
    <w:rsid w:val="00F81311"/>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BE8152F4-C46A-40CB-98F6-87A7B9E7D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3D86BB-6528-4F32-92B4-986FE6DC2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A4 met logo</Template>
  <TotalTime>6</TotalTime>
  <Pages>2</Pages>
  <Words>372</Words>
  <Characters>2050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 - van Egmond, Petra</cp:lastModifiedBy>
  <cp:revision>11</cp:revision>
  <dcterms:created xsi:type="dcterms:W3CDTF">2022-07-08T07:25:00Z</dcterms:created>
  <dcterms:modified xsi:type="dcterms:W3CDTF">2026-05-27T18:29:00Z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